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9398" w14:textId="77777777" w:rsidR="0027143C" w:rsidRDefault="0027143C" w:rsidP="00CC7BC6">
      <w:pPr>
        <w:pStyle w:val="Unittitle"/>
        <w:rPr>
          <w:bCs/>
        </w:rPr>
      </w:pPr>
    </w:p>
    <w:p w14:paraId="34F85A52" w14:textId="7A96D0FE" w:rsidR="003903EC" w:rsidRDefault="003903EC" w:rsidP="00CC7BC6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36ADC0E0" w14:textId="77777777" w:rsidR="003903EC" w:rsidRPr="000966AC" w:rsidRDefault="003903EC" w:rsidP="00A12DED">
      <w:pPr>
        <w:pStyle w:val="Heading1"/>
        <w:rPr>
          <w:color w:val="FC4421"/>
        </w:rPr>
      </w:pPr>
      <w:r w:rsidRPr="000966AC">
        <w:rPr>
          <w:color w:val="FC4421"/>
        </w:rPr>
        <w:t>Worksheet 3: Changing a drill bit (tutor)</w:t>
      </w:r>
    </w:p>
    <w:p w14:paraId="42CD16FC" w14:textId="77777777" w:rsidR="003903EC" w:rsidRDefault="003903EC" w:rsidP="00C5104F"/>
    <w:p w14:paraId="50F79192" w14:textId="77777777" w:rsidR="003903EC" w:rsidRDefault="003903EC" w:rsidP="00C5104F">
      <w:r>
        <w:t>Label the following five steps in the correct order from 1 to 5 to explain how to change a drill bit safely.</w:t>
      </w:r>
    </w:p>
    <w:p w14:paraId="44986794" w14:textId="77777777" w:rsidR="003903EC" w:rsidRDefault="003903EC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3903EC" w14:paraId="5B90CA2F" w14:textId="77777777" w:rsidTr="004C1274">
        <w:tc>
          <w:tcPr>
            <w:tcW w:w="1838" w:type="dxa"/>
          </w:tcPr>
          <w:p w14:paraId="25CA74EE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62F491F8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Process</w:t>
            </w:r>
          </w:p>
        </w:tc>
      </w:tr>
      <w:tr w:rsidR="003903EC" w14:paraId="4FC06E2B" w14:textId="77777777" w:rsidTr="004C1274">
        <w:tc>
          <w:tcPr>
            <w:tcW w:w="1838" w:type="dxa"/>
          </w:tcPr>
          <w:p w14:paraId="5CA946E9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4</w:t>
            </w:r>
          </w:p>
        </w:tc>
        <w:tc>
          <w:tcPr>
            <w:tcW w:w="7670" w:type="dxa"/>
          </w:tcPr>
          <w:p w14:paraId="651250AD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0AADFC9B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1FB5349A" w14:textId="77777777" w:rsidTr="004C1274">
        <w:tc>
          <w:tcPr>
            <w:tcW w:w="1838" w:type="dxa"/>
          </w:tcPr>
          <w:p w14:paraId="244F59BD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2</w:t>
            </w:r>
          </w:p>
        </w:tc>
        <w:tc>
          <w:tcPr>
            <w:tcW w:w="7670" w:type="dxa"/>
          </w:tcPr>
          <w:p w14:paraId="133273A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118B151A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6A7AD12B" w14:textId="77777777" w:rsidTr="004C1274">
        <w:tc>
          <w:tcPr>
            <w:tcW w:w="1838" w:type="dxa"/>
          </w:tcPr>
          <w:p w14:paraId="05AFCD9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1</w:t>
            </w:r>
          </w:p>
        </w:tc>
        <w:tc>
          <w:tcPr>
            <w:tcW w:w="7670" w:type="dxa"/>
          </w:tcPr>
          <w:p w14:paraId="446EE4EF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6D517ED0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3D2B9633" w14:textId="77777777" w:rsidTr="004C1274">
        <w:tc>
          <w:tcPr>
            <w:tcW w:w="1838" w:type="dxa"/>
          </w:tcPr>
          <w:p w14:paraId="04B75623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3</w:t>
            </w:r>
          </w:p>
        </w:tc>
        <w:tc>
          <w:tcPr>
            <w:tcW w:w="7670" w:type="dxa"/>
          </w:tcPr>
          <w:p w14:paraId="0870255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,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ensuring that it is tightened/inserted correctly.</w:t>
            </w:r>
          </w:p>
          <w:p w14:paraId="5154CC39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04A3B6A3" w14:textId="77777777" w:rsidTr="004C1274">
        <w:tc>
          <w:tcPr>
            <w:tcW w:w="1838" w:type="dxa"/>
          </w:tcPr>
          <w:p w14:paraId="4C2E072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5</w:t>
            </w:r>
          </w:p>
        </w:tc>
        <w:tc>
          <w:tcPr>
            <w:tcW w:w="7670" w:type="dxa"/>
          </w:tcPr>
          <w:p w14:paraId="1CD56133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40FEA8EF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</w:tbl>
    <w:p w14:paraId="17A24E94" w14:textId="77777777" w:rsidR="003903EC" w:rsidRDefault="003903EC" w:rsidP="00C5104F"/>
    <w:p w14:paraId="0661897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2E39" w14:textId="77777777" w:rsidR="00537D2F" w:rsidRDefault="00537D2F">
      <w:pPr>
        <w:spacing w:before="0" w:after="0"/>
      </w:pPr>
      <w:r>
        <w:separator/>
      </w:r>
    </w:p>
  </w:endnote>
  <w:endnote w:type="continuationSeparator" w:id="0">
    <w:p w14:paraId="75285127" w14:textId="77777777" w:rsidR="00537D2F" w:rsidRDefault="00537D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A09A3" w14:textId="77777777" w:rsidR="006A7020" w:rsidRDefault="006A70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81733" w14:textId="77777777" w:rsidR="006A7020" w:rsidRPr="00F03E33" w:rsidRDefault="006A7020" w:rsidP="006A7020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57CEF371" wp14:editId="395E0FE4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A9D7B67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946F7F" wp14:editId="21865AE4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DBE6C2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4B15" w14:textId="77777777" w:rsidR="006A7020" w:rsidRDefault="006A7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F2A6" w14:textId="77777777" w:rsidR="00537D2F" w:rsidRDefault="00537D2F">
      <w:pPr>
        <w:spacing w:before="0" w:after="0"/>
      </w:pPr>
      <w:r>
        <w:separator/>
      </w:r>
    </w:p>
  </w:footnote>
  <w:footnote w:type="continuationSeparator" w:id="0">
    <w:p w14:paraId="630B6325" w14:textId="77777777" w:rsidR="00537D2F" w:rsidRDefault="00537D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0959" w14:textId="77777777" w:rsidR="006A7020" w:rsidRDefault="006A7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B1A54" w14:textId="77777777" w:rsidR="000966AC" w:rsidRPr="009C6DF4" w:rsidRDefault="000966AC" w:rsidP="000966A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F8509D9" wp14:editId="0DD7A5D9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96844" w14:textId="77777777" w:rsidR="000966AC" w:rsidRPr="00631B61" w:rsidRDefault="000966AC" w:rsidP="000966A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4FA1F289" w14:textId="77777777" w:rsidR="000966AC" w:rsidRPr="00631B61" w:rsidRDefault="000966AC" w:rsidP="000966A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8509D9" id="Group 1" o:spid="_x0000_s1026" style="position:absolute;margin-left:-61.05pt;margin-top:-17.85pt;width:595.3pt;height:73.3pt;z-index:251659776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Brl20gQAAE4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">
              <v:shape id="Graphic 26" o:spid="_x0000_s1027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F796844" w14:textId="77777777" w:rsidR="000966AC" w:rsidRPr="00631B61" w:rsidRDefault="000966AC" w:rsidP="000966A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4FA1F289" w14:textId="77777777" w:rsidR="000966AC" w:rsidRPr="00631B61" w:rsidRDefault="000966AC" w:rsidP="000966A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DADB6E5" w14:textId="77777777" w:rsidR="000966AC" w:rsidRPr="00CD3948" w:rsidRDefault="000966AC" w:rsidP="000966AC">
    <w:pPr>
      <w:pStyle w:val="Header"/>
    </w:pPr>
  </w:p>
  <w:p w14:paraId="6C4E59BD" w14:textId="77777777" w:rsidR="000966AC" w:rsidRPr="001A65DD" w:rsidRDefault="000966AC" w:rsidP="000966AC">
    <w:pPr>
      <w:pStyle w:val="Header"/>
    </w:pPr>
  </w:p>
  <w:p w14:paraId="14D58CBE" w14:textId="77777777" w:rsidR="000966AC" w:rsidRPr="00D87957" w:rsidRDefault="000966AC" w:rsidP="000966AC">
    <w:pPr>
      <w:pStyle w:val="Header"/>
    </w:pPr>
  </w:p>
  <w:p w14:paraId="2090DB02" w14:textId="7FA77D10" w:rsidR="00110217" w:rsidRPr="000966AC" w:rsidRDefault="00110217" w:rsidP="000966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52DD" w14:textId="77777777" w:rsidR="006A7020" w:rsidRDefault="006A7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26417">
    <w:abstractNumId w:val="4"/>
  </w:num>
  <w:num w:numId="2" w16cid:durableId="1300645705">
    <w:abstractNumId w:val="14"/>
  </w:num>
  <w:num w:numId="3" w16cid:durableId="657731010">
    <w:abstractNumId w:val="21"/>
  </w:num>
  <w:num w:numId="4" w16cid:durableId="779839762">
    <w:abstractNumId w:val="16"/>
  </w:num>
  <w:num w:numId="5" w16cid:durableId="1654095365">
    <w:abstractNumId w:val="7"/>
  </w:num>
  <w:num w:numId="6" w16cid:durableId="469515562">
    <w:abstractNumId w:val="15"/>
  </w:num>
  <w:num w:numId="7" w16cid:durableId="1436826968">
    <w:abstractNumId w:val="7"/>
  </w:num>
  <w:num w:numId="8" w16cid:durableId="926185688">
    <w:abstractNumId w:val="1"/>
  </w:num>
  <w:num w:numId="9" w16cid:durableId="1308702496">
    <w:abstractNumId w:val="7"/>
    <w:lvlOverride w:ilvl="0">
      <w:startOverride w:val="1"/>
    </w:lvlOverride>
  </w:num>
  <w:num w:numId="10" w16cid:durableId="959384413">
    <w:abstractNumId w:val="17"/>
  </w:num>
  <w:num w:numId="11" w16cid:durableId="585923530">
    <w:abstractNumId w:val="13"/>
  </w:num>
  <w:num w:numId="12" w16cid:durableId="711005030">
    <w:abstractNumId w:val="5"/>
  </w:num>
  <w:num w:numId="13" w16cid:durableId="38944139">
    <w:abstractNumId w:val="12"/>
  </w:num>
  <w:num w:numId="14" w16cid:durableId="866142108">
    <w:abstractNumId w:val="18"/>
  </w:num>
  <w:num w:numId="15" w16cid:durableId="203367699">
    <w:abstractNumId w:val="10"/>
  </w:num>
  <w:num w:numId="16" w16cid:durableId="2011520295">
    <w:abstractNumId w:val="6"/>
  </w:num>
  <w:num w:numId="17" w16cid:durableId="1573851870">
    <w:abstractNumId w:val="23"/>
  </w:num>
  <w:num w:numId="18" w16cid:durableId="155071014">
    <w:abstractNumId w:val="24"/>
  </w:num>
  <w:num w:numId="19" w16cid:durableId="889924760">
    <w:abstractNumId w:val="3"/>
  </w:num>
  <w:num w:numId="20" w16cid:durableId="1980449484">
    <w:abstractNumId w:val="2"/>
  </w:num>
  <w:num w:numId="21" w16cid:durableId="539585105">
    <w:abstractNumId w:val="8"/>
  </w:num>
  <w:num w:numId="22" w16cid:durableId="1821269850">
    <w:abstractNumId w:val="8"/>
    <w:lvlOverride w:ilvl="0">
      <w:startOverride w:val="1"/>
    </w:lvlOverride>
  </w:num>
  <w:num w:numId="23" w16cid:durableId="1687753214">
    <w:abstractNumId w:val="22"/>
  </w:num>
  <w:num w:numId="24" w16cid:durableId="2016613364">
    <w:abstractNumId w:val="8"/>
    <w:lvlOverride w:ilvl="0">
      <w:startOverride w:val="1"/>
    </w:lvlOverride>
  </w:num>
  <w:num w:numId="25" w16cid:durableId="152526679">
    <w:abstractNumId w:val="8"/>
    <w:lvlOverride w:ilvl="0">
      <w:startOverride w:val="1"/>
    </w:lvlOverride>
  </w:num>
  <w:num w:numId="26" w16cid:durableId="916790681">
    <w:abstractNumId w:val="9"/>
  </w:num>
  <w:num w:numId="27" w16cid:durableId="1322662405">
    <w:abstractNumId w:val="19"/>
  </w:num>
  <w:num w:numId="28" w16cid:durableId="403572508">
    <w:abstractNumId w:val="8"/>
    <w:lvlOverride w:ilvl="0">
      <w:startOverride w:val="1"/>
    </w:lvlOverride>
  </w:num>
  <w:num w:numId="29" w16cid:durableId="183371427">
    <w:abstractNumId w:val="20"/>
  </w:num>
  <w:num w:numId="30" w16cid:durableId="583075003">
    <w:abstractNumId w:val="8"/>
  </w:num>
  <w:num w:numId="31" w16cid:durableId="43258672">
    <w:abstractNumId w:val="8"/>
    <w:lvlOverride w:ilvl="0">
      <w:startOverride w:val="1"/>
    </w:lvlOverride>
  </w:num>
  <w:num w:numId="32" w16cid:durableId="1844859095">
    <w:abstractNumId w:val="8"/>
    <w:lvlOverride w:ilvl="0">
      <w:startOverride w:val="1"/>
    </w:lvlOverride>
  </w:num>
  <w:num w:numId="33" w16cid:durableId="2094663467">
    <w:abstractNumId w:val="0"/>
  </w:num>
  <w:num w:numId="34" w16cid:durableId="1240099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EC"/>
    <w:rsid w:val="000033BD"/>
    <w:rsid w:val="0006059A"/>
    <w:rsid w:val="00082C62"/>
    <w:rsid w:val="000966AC"/>
    <w:rsid w:val="000B231F"/>
    <w:rsid w:val="000E194B"/>
    <w:rsid w:val="00105ED7"/>
    <w:rsid w:val="00110217"/>
    <w:rsid w:val="00152AC3"/>
    <w:rsid w:val="00156AF3"/>
    <w:rsid w:val="0019491D"/>
    <w:rsid w:val="001F74AD"/>
    <w:rsid w:val="0027143C"/>
    <w:rsid w:val="00290326"/>
    <w:rsid w:val="002D07A8"/>
    <w:rsid w:val="003127FD"/>
    <w:rsid w:val="003405EA"/>
    <w:rsid w:val="003903EC"/>
    <w:rsid w:val="003A77D1"/>
    <w:rsid w:val="00404B31"/>
    <w:rsid w:val="00443B2E"/>
    <w:rsid w:val="00474F67"/>
    <w:rsid w:val="0048500D"/>
    <w:rsid w:val="00524E1B"/>
    <w:rsid w:val="00537D2F"/>
    <w:rsid w:val="00592613"/>
    <w:rsid w:val="006135C0"/>
    <w:rsid w:val="006642FD"/>
    <w:rsid w:val="006807B0"/>
    <w:rsid w:val="00691B95"/>
    <w:rsid w:val="006A7020"/>
    <w:rsid w:val="006B798A"/>
    <w:rsid w:val="006D3AA3"/>
    <w:rsid w:val="006D4994"/>
    <w:rsid w:val="006E1028"/>
    <w:rsid w:val="006E19C2"/>
    <w:rsid w:val="006F543A"/>
    <w:rsid w:val="006F7BAF"/>
    <w:rsid w:val="00737123"/>
    <w:rsid w:val="00797FA7"/>
    <w:rsid w:val="007F2A40"/>
    <w:rsid w:val="008C1F1C"/>
    <w:rsid w:val="009658BE"/>
    <w:rsid w:val="009975A0"/>
    <w:rsid w:val="009A2CD2"/>
    <w:rsid w:val="009C5C6E"/>
    <w:rsid w:val="00A2454C"/>
    <w:rsid w:val="00AE245C"/>
    <w:rsid w:val="00AF4548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D59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A6100"/>
  <w15:docId w15:val="{A25B65AF-56E1-495D-9F4C-42046898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90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FDC96-9616-47C9-BF39-6793B294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99260E-D48C-47AA-8C3E-1FEC12FF269F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1e15224-84b2-4570-bdea-a67bb94d0921"/>
    <ds:schemaRef ds:uri="7c04300a-231c-4281-9146-a98f6f4a7af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6DE71F-169A-40FC-A9BC-F6D6BC8F9A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2021-06-07T10:15:00Z</dcterms:created>
  <dcterms:modified xsi:type="dcterms:W3CDTF">2025-07-08T20:24:00Z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2025-06-01T16:58:27Z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6e2da977-d052-42bc-b46a-f742cb5e4590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